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3356D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3356D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3356D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3356D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3356D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3356D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3356D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3356DA" w:rsidRPr="003356DA">
          <w:rPr>
            <w:b w:val="0"/>
          </w:rPr>
          <w:t xml:space="preserve"> 07143/039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3356DA" w:rsidP="00232C8F">
            <w:r>
              <w:t>Врач-рентгенолог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3356DA" w:rsidP="00232C8F">
            <w:r>
              <w:t>20463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3356DA" w:rsidRPr="003356DA">
          <w:rPr>
            <w:rStyle w:val="aa"/>
          </w:rPr>
          <w:t xml:space="preserve"> Поликлиника - Рентгенологическое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3356DA" w:rsidRPr="003356DA">
          <w:rPr>
            <w:rStyle w:val="aa"/>
          </w:rPr>
          <w:t>5;</w:t>
        </w:r>
        <w:r w:rsidR="003356DA" w:rsidRPr="003356DA">
          <w:rPr>
            <w:u w:val="single"/>
          </w:rPr>
          <w:t xml:space="preserve">  07143/039, 07143/039-1А (07143/039), 07143/039-2А (07143/039), 07143/039-3А (07143/039), 07143/039-4А (07143/039)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3356DA" w:rsidRPr="003356DA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3356DA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3356DA" w:rsidP="00C31869">
            <w:pPr>
              <w:jc w:val="center"/>
            </w:pPr>
            <w:r>
              <w:t>5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3356DA" w:rsidP="00C31869">
            <w:pPr>
              <w:jc w:val="center"/>
            </w:pPr>
            <w:r>
              <w:t>5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3356DA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3356DA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3356DA" w:rsidP="00C31869">
            <w:pPr>
              <w:jc w:val="center"/>
            </w:pPr>
            <w:r>
              <w:t>014-300-287 83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3356D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3356DA" w:rsidRDefault="003356DA" w:rsidP="00C31869">
            <w:pPr>
              <w:jc w:val="center"/>
            </w:pPr>
            <w:r>
              <w:t>014-300-264 76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6DA" w:rsidRPr="003947ED" w:rsidRDefault="003356DA" w:rsidP="00AD14A4">
            <w:pPr>
              <w:rPr>
                <w:rStyle w:val="a7"/>
              </w:rPr>
            </w:pPr>
          </w:p>
        </w:tc>
      </w:tr>
      <w:tr w:rsidR="003356D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3356DA" w:rsidRDefault="003356DA" w:rsidP="00C31869">
            <w:pPr>
              <w:jc w:val="center"/>
            </w:pPr>
            <w:r>
              <w:t>009-069-737 62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6DA" w:rsidRPr="003947ED" w:rsidRDefault="003356DA" w:rsidP="00AD14A4">
            <w:pPr>
              <w:rPr>
                <w:rStyle w:val="a7"/>
              </w:rPr>
            </w:pPr>
          </w:p>
        </w:tc>
      </w:tr>
      <w:tr w:rsidR="003356D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3356DA" w:rsidRDefault="003356DA" w:rsidP="00C31869">
            <w:pPr>
              <w:jc w:val="center"/>
            </w:pPr>
            <w:r>
              <w:t>147-076-359 76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6DA" w:rsidRPr="003947ED" w:rsidRDefault="003356DA" w:rsidP="00AD14A4">
            <w:pPr>
              <w:rPr>
                <w:rStyle w:val="a7"/>
              </w:rPr>
            </w:pPr>
          </w:p>
        </w:tc>
      </w:tr>
      <w:tr w:rsidR="003356D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3356DA" w:rsidRDefault="003356DA" w:rsidP="00C31869">
            <w:pPr>
              <w:jc w:val="center"/>
            </w:pPr>
            <w:r>
              <w:t>003-301-838 81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6DA" w:rsidRPr="003947ED" w:rsidRDefault="003356DA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3356DA" w:rsidRPr="003356DA">
          <w:rPr>
            <w:rStyle w:val="aa"/>
          </w:rPr>
          <w:t xml:space="preserve"> Негатоскоп,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3356DA" w:rsidRPr="003356DA">
          <w:rPr>
            <w:rStyle w:val="aa"/>
          </w:rPr>
          <w:t xml:space="preserve"> Пленка для рентгеновских снимков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356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356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356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356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356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356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356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356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3356D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356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356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356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356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3356D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356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3356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3356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3356D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3356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356D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356D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356D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356D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356D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356D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КАБИНЕТА МИНИСТРОВ СССР от 26 января 1991 г N 10, Список № 1, вид производства: "XIX. УЧРЕЖДЕНИЯ ЗДРАВООХРАНЕНИЯ", позиция (тринадцатизначный символ) в Списке профессии, должности:  12300000-20426. Врачи - рентгенологи, а также врачи, постоянно занятые в рентгенооперационных и ангиографических кабинетах, 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356D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1.2.30.1., п. 2.4., п. 3.1.;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E81CF9" w:rsidRPr="00E81CF9">
          <w:rPr>
            <w:i/>
            <w:u w:val="single"/>
          </w:rPr>
          <w:t>1. Рекомендации по улучшению и оздоровлению условий труда:</w:t>
        </w:r>
        <w:r w:rsidR="00E81CF9" w:rsidRPr="00E81CF9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E81CF9" w:rsidRPr="00E81CF9">
          <w:rPr>
            <w:i/>
            <w:u w:val="single"/>
          </w:rPr>
          <w:tab/>
          <w:t>   </w:t>
        </w:r>
        <w:r w:rsidR="00E81CF9" w:rsidRPr="00E81CF9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(СП 2.2.9.2510-09);</w:t>
        </w:r>
        <w:r w:rsidR="00E81CF9" w:rsidRPr="00E81CF9">
          <w:rPr>
            <w:i/>
            <w:u w:val="single"/>
          </w:rPr>
          <w:tab/>
          <w:t>   </w:t>
        </w:r>
        <w:r w:rsidR="00E81CF9" w:rsidRPr="00E81CF9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E81CF9" w:rsidRPr="00E81CF9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E81CF9" w:rsidRPr="00E81CF9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356DA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356DA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3356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356DA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356DA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3356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3356DA" w:rsidRPr="003356DA" w:rsidTr="003356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</w:tr>
      <w:tr w:rsidR="003356DA" w:rsidRPr="003356DA" w:rsidTr="003356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(дата)</w:t>
            </w:r>
          </w:p>
        </w:tc>
      </w:tr>
      <w:tr w:rsidR="003356DA" w:rsidRPr="003356DA" w:rsidTr="003356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</w:tr>
      <w:tr w:rsidR="003356DA" w:rsidRPr="003356DA" w:rsidTr="003356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(дата)</w:t>
            </w:r>
          </w:p>
        </w:tc>
      </w:tr>
      <w:tr w:rsidR="003356DA" w:rsidRPr="003356DA" w:rsidTr="003356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</w:tr>
      <w:tr w:rsidR="003356DA" w:rsidRPr="003356DA" w:rsidTr="003356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454222" w:rsidTr="0045422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454222" w:rsidRDefault="00454222" w:rsidP="003C5C39">
            <w:pPr>
              <w:pStyle w:val="a8"/>
            </w:pPr>
            <w:r w:rsidRPr="00454222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45422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45422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45422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454222" w:rsidRDefault="00454222" w:rsidP="003C5C39">
            <w:pPr>
              <w:pStyle w:val="a8"/>
            </w:pPr>
            <w:r w:rsidRPr="00454222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45422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454222" w:rsidRDefault="00E81CF9" w:rsidP="003C5C39">
            <w:pPr>
              <w:pStyle w:val="a8"/>
            </w:pPr>
            <w:r>
              <w:t>18.10.2016</w:t>
            </w:r>
          </w:p>
        </w:tc>
      </w:tr>
      <w:tr w:rsidR="00EF07A3" w:rsidRPr="00454222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454222" w:rsidRDefault="00454222" w:rsidP="003C5C39">
            <w:pPr>
              <w:pStyle w:val="a8"/>
              <w:rPr>
                <w:b/>
                <w:vertAlign w:val="superscript"/>
              </w:rPr>
            </w:pPr>
            <w:r w:rsidRPr="004542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45422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454222" w:rsidRDefault="00454222" w:rsidP="00EF07A3">
            <w:pPr>
              <w:pStyle w:val="a8"/>
              <w:rPr>
                <w:b/>
                <w:vertAlign w:val="superscript"/>
              </w:rPr>
            </w:pPr>
            <w:r w:rsidRPr="004542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45422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454222" w:rsidRDefault="00454222" w:rsidP="00EF07A3">
            <w:pPr>
              <w:pStyle w:val="a8"/>
              <w:rPr>
                <w:b/>
                <w:vertAlign w:val="superscript"/>
              </w:rPr>
            </w:pPr>
            <w:r w:rsidRPr="0045422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45422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454222" w:rsidRDefault="00454222" w:rsidP="00EF07A3">
            <w:pPr>
              <w:pStyle w:val="a8"/>
              <w:rPr>
                <w:vertAlign w:val="superscript"/>
              </w:rPr>
            </w:pPr>
            <w:r w:rsidRPr="00454222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3356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356DA" w:rsidP="004E51DC">
            <w:pPr>
              <w:pStyle w:val="a8"/>
            </w:pPr>
            <w:r>
              <w:t>Кубрина Людмила Алексеевна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3356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3356D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3356DA" w:rsidRPr="003356DA" w:rsidTr="003356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EF07A3">
            <w:pPr>
              <w:pStyle w:val="a8"/>
            </w:pPr>
            <w:r>
              <w:t>Голутвина Елена Альбертовна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</w:tr>
      <w:tr w:rsidR="003356DA" w:rsidRPr="003356DA" w:rsidTr="003356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356DA" w:rsidRPr="003356DA" w:rsidRDefault="003356DA" w:rsidP="00EF07A3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(дата)</w:t>
            </w:r>
          </w:p>
        </w:tc>
      </w:tr>
      <w:tr w:rsidR="003356DA" w:rsidRPr="003356DA" w:rsidTr="003356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EF07A3">
            <w:pPr>
              <w:pStyle w:val="a8"/>
            </w:pPr>
            <w:r>
              <w:t>Соболева Татьяна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</w:tr>
      <w:tr w:rsidR="003356DA" w:rsidRPr="003356DA" w:rsidTr="003356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356DA" w:rsidRPr="003356DA" w:rsidRDefault="003356DA" w:rsidP="00EF07A3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(дата)</w:t>
            </w:r>
          </w:p>
        </w:tc>
      </w:tr>
      <w:tr w:rsidR="003356DA" w:rsidRPr="003356DA" w:rsidTr="003356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EF07A3">
            <w:pPr>
              <w:pStyle w:val="a8"/>
            </w:pPr>
            <w:r>
              <w:t>Скоморина Ольга Ивановна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</w:tr>
      <w:tr w:rsidR="003356DA" w:rsidRPr="003356DA" w:rsidTr="003356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356DA" w:rsidRPr="003356DA" w:rsidRDefault="003356DA" w:rsidP="00EF07A3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(дата)</w:t>
            </w:r>
          </w:p>
        </w:tc>
      </w:tr>
      <w:tr w:rsidR="003356DA" w:rsidRPr="003356DA" w:rsidTr="003356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EF07A3">
            <w:pPr>
              <w:pStyle w:val="a8"/>
            </w:pPr>
            <w:r>
              <w:t>Горшкова Татьяна Михайловна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DA" w:rsidRPr="003356DA" w:rsidRDefault="003356DA" w:rsidP="004E51DC">
            <w:pPr>
              <w:pStyle w:val="a8"/>
            </w:pPr>
          </w:p>
        </w:tc>
      </w:tr>
      <w:tr w:rsidR="003356DA" w:rsidRPr="003356DA" w:rsidTr="003356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356DA" w:rsidRPr="003356DA" w:rsidRDefault="003356DA" w:rsidP="00EF07A3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356DA" w:rsidRPr="003356DA" w:rsidRDefault="003356DA" w:rsidP="004E51DC">
            <w:pPr>
              <w:pStyle w:val="a8"/>
              <w:rPr>
                <w:vertAlign w:val="superscript"/>
              </w:rPr>
            </w:pPr>
            <w:r w:rsidRPr="003356DA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222" w:rsidRDefault="00454222" w:rsidP="0076042D">
      <w:pPr>
        <w:pStyle w:val="a9"/>
      </w:pPr>
      <w:r>
        <w:separator/>
      </w:r>
    </w:p>
  </w:endnote>
  <w:endnote w:type="continuationSeparator" w:id="0">
    <w:p w:rsidR="00454222" w:rsidRDefault="004542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3356D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07143/039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6E209C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6E209C" w:rsidRPr="00C31869">
            <w:rPr>
              <w:rStyle w:val="ad"/>
              <w:sz w:val="20"/>
              <w:szCs w:val="20"/>
            </w:rPr>
            <w:fldChar w:fldCharType="separate"/>
          </w:r>
          <w:r w:rsidR="003356DA">
            <w:rPr>
              <w:rStyle w:val="ad"/>
              <w:noProof/>
              <w:sz w:val="20"/>
              <w:szCs w:val="20"/>
            </w:rPr>
            <w:t>1</w:t>
          </w:r>
          <w:r w:rsidR="006E209C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356DA" w:rsidRPr="003356DA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222" w:rsidRDefault="00454222" w:rsidP="0076042D">
      <w:pPr>
        <w:pStyle w:val="a9"/>
      </w:pPr>
      <w:r>
        <w:separator/>
      </w:r>
    </w:p>
  </w:footnote>
  <w:footnote w:type="continuationSeparator" w:id="0">
    <w:p w:rsidR="00454222" w:rsidRDefault="004542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nal_rms" w:val="5;  07143/039, 07143/039-1А (07143/039), 07143/039-2А (07143/039), 07143/039-3А (07143/039), 07143/039-4А (07143/039)"/>
    <w:docVar w:name="att_date" w:val="    "/>
    <w:docVar w:name="att_num" w:val="    "/>
    <w:docVar w:name="att_org" w:val="    "/>
    <w:docVar w:name="att_zakl" w:val="- заключение;"/>
    <w:docVar w:name="ceh_info" w:val=" Поликлиника - Рентгенологическое отделение"/>
    <w:docVar w:name="class" w:val=" не определен "/>
    <w:docVar w:name="close_doc_flag" w:val="0"/>
    <w:docVar w:name="co_classes" w:val="   "/>
    <w:docVar w:name="codeok" w:val=" 20463 "/>
    <w:docVar w:name="codeok " w:val="    "/>
    <w:docVar w:name="col18" w:val=" 0 "/>
    <w:docVar w:name="colanal" w:val="  Отсутствуют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39 "/>
    <w:docVar w:name="oborud" w:val=" Негатоскоп,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4C60CE7A4A1A4657898B39C4EA536E20"/>
    <w:docVar w:name="rm_id" w:val="236"/>
    <w:docVar w:name="rm_name" w:val="                                          "/>
    <w:docVar w:name="rm_number" w:val=" 07143/039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Пленка для рентгеновских снимков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СП 2.2.9.2510-09)"/>
    <w:docVar w:name="version" w:val="51"/>
  </w:docVars>
  <w:rsids>
    <w:rsidRoot w:val="0073095E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356DA"/>
    <w:rsid w:val="00367816"/>
    <w:rsid w:val="003876C3"/>
    <w:rsid w:val="003947ED"/>
    <w:rsid w:val="003C24DB"/>
    <w:rsid w:val="003C5C39"/>
    <w:rsid w:val="0040104A"/>
    <w:rsid w:val="00402CAC"/>
    <w:rsid w:val="00444410"/>
    <w:rsid w:val="00454222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6E209C"/>
    <w:rsid w:val="007049EB"/>
    <w:rsid w:val="00710271"/>
    <w:rsid w:val="00717C9F"/>
    <w:rsid w:val="0073095E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76DF8"/>
    <w:rsid w:val="00DB1272"/>
    <w:rsid w:val="00DB5302"/>
    <w:rsid w:val="00DD6B1F"/>
    <w:rsid w:val="00E124F4"/>
    <w:rsid w:val="00E36337"/>
    <w:rsid w:val="00E43EDA"/>
    <w:rsid w:val="00E81CF9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2</TotalTime>
  <Pages>3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2016-10-18T06:34:00Z</dcterms:created>
  <dcterms:modified xsi:type="dcterms:W3CDTF">2016-10-18T09:22:00Z</dcterms:modified>
</cp:coreProperties>
</file>